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AA78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KELFELD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14:paraId="446D799D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Torksey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36DF4278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2E05C58B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2E783812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14:paraId="550BC475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3F7CA601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p.42)</w:t>
      </w:r>
    </w:p>
    <w:p w14:paraId="2BF9449D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14CA031E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24E665B3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Aug.1402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35D848AA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56863EB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50CE171F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0D59D78E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Alice and Richard Webster(q.v.).    (ibid.)</w:t>
      </w:r>
    </w:p>
    <w:p w14:paraId="4AAF2D84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3D71ED01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</w:p>
    <w:p w14:paraId="569E2736" w14:textId="77777777" w:rsidR="005B2C35" w:rsidRDefault="005B2C35" w:rsidP="005B2C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2023</w:t>
      </w:r>
    </w:p>
    <w:p w14:paraId="5F5064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E9433" w14:textId="77777777" w:rsidR="005B2C35" w:rsidRDefault="005B2C35" w:rsidP="009139A6">
      <w:r>
        <w:separator/>
      </w:r>
    </w:p>
  </w:endnote>
  <w:endnote w:type="continuationSeparator" w:id="0">
    <w:p w14:paraId="515334B3" w14:textId="77777777" w:rsidR="005B2C35" w:rsidRDefault="005B2C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B4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7E3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E7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80C87" w14:textId="77777777" w:rsidR="005B2C35" w:rsidRDefault="005B2C35" w:rsidP="009139A6">
      <w:r>
        <w:separator/>
      </w:r>
    </w:p>
  </w:footnote>
  <w:footnote w:type="continuationSeparator" w:id="0">
    <w:p w14:paraId="56B865EC" w14:textId="77777777" w:rsidR="005B2C35" w:rsidRDefault="005B2C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39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53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00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35"/>
    <w:rsid w:val="000666E0"/>
    <w:rsid w:val="002510B7"/>
    <w:rsid w:val="005B2C3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CC739"/>
  <w15:chartTrackingRefBased/>
  <w15:docId w15:val="{A3C0B2AB-4FA1-490C-82AA-7D6AC3D1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C3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2023-06-16T19:57:00Z</dcterms:created>
  <dcterms:modified xsi:type="dcterms:W3CDTF">2023-06-16T19:57:00Z</dcterms:modified>
</cp:coreProperties>
</file>